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DA59B" w14:textId="77777777" w:rsidR="00313EA8" w:rsidRPr="00313EA8" w:rsidRDefault="00313EA8" w:rsidP="00313EA8">
      <w:pPr>
        <w:jc w:val="center"/>
        <w:rPr>
          <w:b/>
          <w:bCs/>
          <w:sz w:val="28"/>
          <w:szCs w:val="28"/>
        </w:rPr>
      </w:pPr>
      <w:r w:rsidRPr="00313EA8">
        <w:rPr>
          <w:b/>
          <w:bCs/>
          <w:sz w:val="28"/>
          <w:szCs w:val="28"/>
        </w:rPr>
        <w:t>Guidelines for the Operations Manual</w:t>
      </w:r>
    </w:p>
    <w:p w14:paraId="0576E994" w14:textId="77777777" w:rsidR="00313EA8" w:rsidRPr="00313EA8" w:rsidRDefault="00313EA8" w:rsidP="00313EA8">
      <w:pPr>
        <w:rPr>
          <w:rFonts w:ascii="Arial" w:hAnsi="Arial" w:cs="Arial"/>
          <w:b/>
          <w:bCs/>
          <w:sz w:val="24"/>
          <w:szCs w:val="24"/>
        </w:rPr>
      </w:pPr>
      <w:r w:rsidRPr="00313EA8">
        <w:rPr>
          <w:rFonts w:ascii="Arial" w:hAnsi="Arial" w:cs="Arial"/>
          <w:b/>
          <w:bCs/>
          <w:sz w:val="24"/>
          <w:szCs w:val="24"/>
        </w:rPr>
        <w:t>What is an Operations Manual?</w:t>
      </w:r>
    </w:p>
    <w:p w14:paraId="3DEB8412" w14:textId="6587E463" w:rsidR="006B2AF2"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An Operations Manual details the procedures and processes that affect the day to day operation of a business. Comprehensive operations manual are often hundreds of pages and are updated frequently as new policies and procedures become necessary. It is therefore a ‘living document’ which management and staff can use to manage the business on a daily basis. In this subject you have been asked to design an Operations Manual for a NEW business. </w:t>
      </w:r>
    </w:p>
    <w:p w14:paraId="0F366DF3" w14:textId="77777777" w:rsidR="00313EA8" w:rsidRPr="00313EA8" w:rsidRDefault="00313EA8" w:rsidP="00313EA8">
      <w:pPr>
        <w:pStyle w:val="Default"/>
        <w:rPr>
          <w:rFonts w:ascii="Arial" w:hAnsi="Arial" w:cs="Arial"/>
        </w:rPr>
      </w:pPr>
      <w:r w:rsidRPr="00313EA8">
        <w:rPr>
          <w:rFonts w:ascii="Arial" w:hAnsi="Arial" w:cs="Arial"/>
          <w:b/>
          <w:bCs/>
        </w:rPr>
        <w:t xml:space="preserve">What should your Operations Manual contain? </w:t>
      </w:r>
    </w:p>
    <w:p w14:paraId="3624BABA" w14:textId="77777777" w:rsidR="00313EA8" w:rsidRPr="00313EA8" w:rsidRDefault="00313EA8" w:rsidP="00313EA8">
      <w:pPr>
        <w:spacing w:line="360" w:lineRule="auto"/>
        <w:jc w:val="both"/>
        <w:rPr>
          <w:rFonts w:ascii="Arial" w:hAnsi="Arial" w:cs="Arial"/>
          <w:sz w:val="24"/>
          <w:szCs w:val="24"/>
        </w:rPr>
      </w:pPr>
    </w:p>
    <w:p w14:paraId="3A1C34EE" w14:textId="77777777" w:rsidR="00313EA8" w:rsidRDefault="00313EA8" w:rsidP="00313EA8">
      <w:pPr>
        <w:spacing w:line="360" w:lineRule="auto"/>
        <w:jc w:val="both"/>
        <w:rPr>
          <w:rFonts w:ascii="Arial" w:hAnsi="Arial" w:cs="Arial"/>
          <w:sz w:val="24"/>
          <w:szCs w:val="24"/>
        </w:rPr>
      </w:pPr>
      <w:r w:rsidRPr="00313EA8">
        <w:rPr>
          <w:rFonts w:ascii="Arial" w:hAnsi="Arial" w:cs="Arial"/>
          <w:sz w:val="24"/>
          <w:szCs w:val="24"/>
        </w:rPr>
        <w:t>You should use knowledge gained from class modules (lectures, readings, case studies &amp; other subjects) to complete your Operations Manual. A structure for the manual is presented below, using questions to guide your thinking about inclusions. You may find that some questions are not relevant to the type of tourism operation you are proposing. You will find there is some overlap between different sections. Do not repeat information – rather refer the reader to relevant coverage in another section. The style of your writing should be in Report Format, with headings numbered using decimal format (e.g. 1.1; 1.2 etc).</w:t>
      </w:r>
    </w:p>
    <w:p w14:paraId="6727739D" w14:textId="77777777" w:rsidR="00313EA8" w:rsidRPr="00313EA8" w:rsidRDefault="00313EA8" w:rsidP="00313EA8">
      <w:pPr>
        <w:spacing w:line="360" w:lineRule="auto"/>
        <w:jc w:val="both"/>
        <w:rPr>
          <w:rFonts w:ascii="Arial" w:hAnsi="Arial" w:cs="Arial"/>
          <w:b/>
          <w:bCs/>
          <w:sz w:val="32"/>
          <w:szCs w:val="32"/>
        </w:rPr>
      </w:pPr>
      <w:r w:rsidRPr="00313EA8">
        <w:rPr>
          <w:rFonts w:ascii="Arial" w:hAnsi="Arial" w:cs="Arial"/>
          <w:b/>
          <w:bCs/>
          <w:sz w:val="32"/>
          <w:szCs w:val="32"/>
        </w:rPr>
        <w:t>Outline:</w:t>
      </w:r>
    </w:p>
    <w:p w14:paraId="6F8B301D"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Title Page </w:t>
      </w:r>
    </w:p>
    <w:p w14:paraId="49C1BFD2"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a. Identify the business and the document </w:t>
      </w:r>
    </w:p>
    <w:p w14:paraId="28E8BBB9"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b. Identify the location &amp; telephone numbers of the business or where the principals can be reached </w:t>
      </w:r>
    </w:p>
    <w:p w14:paraId="03767949"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c. Identify the person/s who wrote the manual </w:t>
      </w:r>
    </w:p>
    <w:p w14:paraId="73178729"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Table of Contents </w:t>
      </w:r>
    </w:p>
    <w:p w14:paraId="68A91F16"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Part 1:  Business Proposal </w:t>
      </w:r>
    </w:p>
    <w:p w14:paraId="3B1A7E1D"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1.1 Description of the Business </w:t>
      </w:r>
    </w:p>
    <w:p w14:paraId="0264E054"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1.2 Location of Business </w:t>
      </w:r>
    </w:p>
    <w:p w14:paraId="72FE960F"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1.3 The Market </w:t>
      </w:r>
    </w:p>
    <w:p w14:paraId="2BCFA95A"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lastRenderedPageBreak/>
        <w:t xml:space="preserve">1.4 The Competition </w:t>
      </w:r>
    </w:p>
    <w:p w14:paraId="58A09B77"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1.5 Management </w:t>
      </w:r>
    </w:p>
    <w:p w14:paraId="2478FFCB" w14:textId="77777777" w:rsidR="00313EA8" w:rsidRPr="00313EA8" w:rsidRDefault="00313EA8" w:rsidP="00313EA8">
      <w:pPr>
        <w:spacing w:line="360" w:lineRule="auto"/>
        <w:jc w:val="both"/>
        <w:rPr>
          <w:rFonts w:ascii="Arial" w:hAnsi="Arial" w:cs="Arial"/>
          <w:sz w:val="24"/>
          <w:szCs w:val="24"/>
        </w:rPr>
      </w:pPr>
    </w:p>
    <w:p w14:paraId="50F9E73C" w14:textId="6D9AA1EA"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Part 2:  Operational Procedures </w:t>
      </w:r>
      <w:r w:rsidR="00D07A64">
        <w:rPr>
          <w:rFonts w:ascii="Arial" w:hAnsi="Arial" w:cs="Arial"/>
          <w:b/>
          <w:bCs/>
          <w:sz w:val="24"/>
          <w:szCs w:val="24"/>
        </w:rPr>
        <w:t>(</w:t>
      </w:r>
      <w:r w:rsidR="00D07A64" w:rsidRPr="00D07A64">
        <w:rPr>
          <w:rFonts w:ascii="Arial" w:hAnsi="Arial" w:cs="Arial"/>
          <w:b/>
          <w:bCs/>
          <w:sz w:val="24"/>
          <w:szCs w:val="24"/>
          <w:u w:val="single"/>
        </w:rPr>
        <w:t xml:space="preserve">Select any 3 </w:t>
      </w:r>
      <w:r w:rsidR="00D07A64">
        <w:rPr>
          <w:rFonts w:ascii="Arial" w:hAnsi="Arial" w:cs="Arial"/>
          <w:b/>
          <w:bCs/>
          <w:sz w:val="24"/>
          <w:szCs w:val="24"/>
        </w:rPr>
        <w:t>from the following sections)</w:t>
      </w:r>
    </w:p>
    <w:p w14:paraId="1E28D67F"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2.1 Human Resources (HR) </w:t>
      </w:r>
    </w:p>
    <w:p w14:paraId="1FB9769E"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are the HR needs of the business? What positions are needed? How many are full time, part time, casual, volunteer? </w:t>
      </w:r>
    </w:p>
    <w:p w14:paraId="290852E2"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Duties &amp; responsibilities. Who does what? Who reports to whom? Who makes final decisions? </w:t>
      </w:r>
    </w:p>
    <w:p w14:paraId="3F606684"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skills will your employees need now? </w:t>
      </w:r>
      <w:proofErr w:type="gramStart"/>
      <w:r w:rsidRPr="00313EA8">
        <w:rPr>
          <w:rFonts w:ascii="Arial" w:hAnsi="Arial" w:cs="Arial"/>
          <w:sz w:val="24"/>
          <w:szCs w:val="24"/>
        </w:rPr>
        <w:t>In the near future</w:t>
      </w:r>
      <w:proofErr w:type="gramEnd"/>
      <w:r w:rsidRPr="00313EA8">
        <w:rPr>
          <w:rFonts w:ascii="Arial" w:hAnsi="Arial" w:cs="Arial"/>
          <w:sz w:val="24"/>
          <w:szCs w:val="24"/>
        </w:rPr>
        <w:t xml:space="preserve">? In 5 years? </w:t>
      </w:r>
    </w:p>
    <w:p w14:paraId="7049BB8E"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are you plans for recruiting/ training staff? </w:t>
      </w:r>
    </w:p>
    <w:p w14:paraId="57AD1C1D"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deal with seasonality of staff needs? How will you manage staff turnover? </w:t>
      </w:r>
    </w:p>
    <w:p w14:paraId="271C632C" w14:textId="77777777" w:rsidR="00313EA8" w:rsidRPr="00313EA8" w:rsidRDefault="00313EA8" w:rsidP="00313EA8">
      <w:pPr>
        <w:spacing w:line="360" w:lineRule="auto"/>
        <w:jc w:val="both"/>
        <w:rPr>
          <w:rFonts w:ascii="Arial" w:hAnsi="Arial" w:cs="Arial"/>
          <w:sz w:val="24"/>
          <w:szCs w:val="24"/>
        </w:rPr>
      </w:pPr>
    </w:p>
    <w:p w14:paraId="07155246"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2.2 Marketing &amp; Public Relations </w:t>
      </w:r>
    </w:p>
    <w:p w14:paraId="5801FF40"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does the design &amp; presentation of your facility entice travellers to visit? </w:t>
      </w:r>
    </w:p>
    <w:p w14:paraId="5FAA2073"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promotional tools will you use to attract &amp; retain your target markets? </w:t>
      </w:r>
    </w:p>
    <w:p w14:paraId="1CABD2B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expand your markets? </w:t>
      </w:r>
    </w:p>
    <w:p w14:paraId="06BE8DE5"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manage the public relations aspects of the business? </w:t>
      </w:r>
    </w:p>
    <w:p w14:paraId="5756498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procedures to you </w:t>
      </w:r>
      <w:proofErr w:type="gramStart"/>
      <w:r w:rsidRPr="00313EA8">
        <w:rPr>
          <w:rFonts w:ascii="Arial" w:hAnsi="Arial" w:cs="Arial"/>
          <w:sz w:val="24"/>
          <w:szCs w:val="24"/>
        </w:rPr>
        <w:t>have to</w:t>
      </w:r>
      <w:proofErr w:type="gramEnd"/>
      <w:r w:rsidRPr="00313EA8">
        <w:rPr>
          <w:rFonts w:ascii="Arial" w:hAnsi="Arial" w:cs="Arial"/>
          <w:sz w:val="24"/>
          <w:szCs w:val="24"/>
        </w:rPr>
        <w:t xml:space="preserve"> deal with crises? </w:t>
      </w:r>
    </w:p>
    <w:p w14:paraId="244EC65D"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measure the success of marketing efforts? </w:t>
      </w:r>
    </w:p>
    <w:p w14:paraId="7D1C91DB"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can you use latest technology to market your business globally? </w:t>
      </w:r>
    </w:p>
    <w:p w14:paraId="4C1487FA"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2.3 Visitor Experiences &amp; Service Quality </w:t>
      </w:r>
    </w:p>
    <w:p w14:paraId="4AB160C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quality control systems will you implement to ensure high quality visitor experiences? </w:t>
      </w:r>
    </w:p>
    <w:p w14:paraId="11D9AB46"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lastRenderedPageBreak/>
        <w:t></w:t>
      </w:r>
      <w:r w:rsidRPr="00313EA8">
        <w:rPr>
          <w:rFonts w:ascii="Arial" w:hAnsi="Arial" w:cs="Arial" w:hint="eastAsia"/>
          <w:sz w:val="24"/>
          <w:szCs w:val="24"/>
        </w:rPr>
        <w:t xml:space="preserve"> </w:t>
      </w:r>
      <w:r w:rsidRPr="00313EA8">
        <w:rPr>
          <w:rFonts w:ascii="Arial" w:hAnsi="Arial" w:cs="Arial"/>
          <w:sz w:val="24"/>
          <w:szCs w:val="24"/>
        </w:rPr>
        <w:t xml:space="preserve">What performance standards will you use &amp; how will you measure quality? </w:t>
      </w:r>
    </w:p>
    <w:p w14:paraId="668C6A2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manage relationships with customers? </w:t>
      </w:r>
    </w:p>
    <w:p w14:paraId="33D05BB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deal with complaints? </w:t>
      </w:r>
    </w:p>
    <w:p w14:paraId="5B5A57C3"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Who will you manage the tangible presence/s of your business (e.g. buildings)? How does the </w:t>
      </w:r>
      <w:proofErr w:type="spellStart"/>
      <w:r w:rsidRPr="00313EA8">
        <w:rPr>
          <w:rFonts w:ascii="Arial" w:hAnsi="Arial" w:cs="Arial"/>
          <w:sz w:val="24"/>
          <w:szCs w:val="24"/>
        </w:rPr>
        <w:t>servicescape</w:t>
      </w:r>
      <w:proofErr w:type="spellEnd"/>
      <w:r w:rsidRPr="00313EA8">
        <w:rPr>
          <w:rFonts w:ascii="Arial" w:hAnsi="Arial" w:cs="Arial"/>
          <w:sz w:val="24"/>
          <w:szCs w:val="24"/>
        </w:rPr>
        <w:t xml:space="preserve"> influence visitor behaviour &amp; encourage satisfaction? </w:t>
      </w:r>
    </w:p>
    <w:p w14:paraId="33E5B21A"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are you doing to ensure aesthetic appeal – cleanliness, maintenance, comfort, security etc? </w:t>
      </w:r>
    </w:p>
    <w:p w14:paraId="0DEE5642"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2.4 Partnerships &amp; Alliances </w:t>
      </w:r>
    </w:p>
    <w:p w14:paraId="0B6FC80B"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alliances 7 partnerships would be beneficial to survival of the business? </w:t>
      </w:r>
    </w:p>
    <w:p w14:paraId="5A5A0BF6"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will you do daily to develop and nurture partnerships? </w:t>
      </w:r>
    </w:p>
    <w:p w14:paraId="4B89BE86"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Who are your suppliers? How deal with them? How maintain good relationships? </w:t>
      </w:r>
    </w:p>
    <w:p w14:paraId="7E5EF291"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2.5 Demand &amp; Capacity Building </w:t>
      </w:r>
    </w:p>
    <w:p w14:paraId="1B8CA75A"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your products/ services be priced? </w:t>
      </w:r>
    </w:p>
    <w:p w14:paraId="7DFCF924"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revenue/ yield management strategies will you use? </w:t>
      </w:r>
    </w:p>
    <w:p w14:paraId="6CEEC4EC"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Are your target markets seasonal? How will you manage this? How can you smooth out the effects? </w:t>
      </w:r>
    </w:p>
    <w:p w14:paraId="1F0592D7"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does your facility design help to manage capacity issues such as crowding, queues, visitor flow? </w:t>
      </w:r>
    </w:p>
    <w:p w14:paraId="33DEF462"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might you use technology to help manage demand/ capacity? </w:t>
      </w:r>
    </w:p>
    <w:p w14:paraId="0B5228E0"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2.6 Finance </w:t>
      </w:r>
    </w:p>
    <w:p w14:paraId="69F6C19C"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sources of revenue will exist in your business? </w:t>
      </w:r>
    </w:p>
    <w:p w14:paraId="3A6E6C44"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do you plan to maximise revenue? </w:t>
      </w:r>
    </w:p>
    <w:p w14:paraId="393C4A70"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cost control &amp; reduction strategies will you use? </w:t>
      </w:r>
    </w:p>
    <w:p w14:paraId="59008D7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Provide a budget of projected operational costs &amp; income for your first year of operation. </w:t>
      </w:r>
    </w:p>
    <w:p w14:paraId="053F1154"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2.7 Legal Compliance </w:t>
      </w:r>
    </w:p>
    <w:p w14:paraId="5F887EDB"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legal responsibilities do you have for employees, visitors &amp; others affected by your business? </w:t>
      </w:r>
    </w:p>
    <w:p w14:paraId="1277925F"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are the perceived risks/ threats to clients, guides, others affected? How will you manage any risks associated with claims of negligence? </w:t>
      </w:r>
    </w:p>
    <w:p w14:paraId="1036EED4"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How will you legally protect the business against claims arising from overbooking, overcrowding, delay, disappointment? </w:t>
      </w:r>
    </w:p>
    <w:p w14:paraId="74B27B39" w14:textId="77777777" w:rsidR="00D07A64" w:rsidRDefault="00D07A64" w:rsidP="00313EA8">
      <w:pPr>
        <w:spacing w:line="360" w:lineRule="auto"/>
        <w:jc w:val="both"/>
        <w:rPr>
          <w:rFonts w:ascii="Arial" w:hAnsi="Arial" w:cs="Arial"/>
          <w:b/>
          <w:bCs/>
          <w:sz w:val="24"/>
          <w:szCs w:val="24"/>
        </w:rPr>
      </w:pPr>
    </w:p>
    <w:p w14:paraId="2674E3DA" w14:textId="6042909B" w:rsidR="00313EA8" w:rsidRPr="00313EA8" w:rsidRDefault="00313EA8" w:rsidP="00313EA8">
      <w:pPr>
        <w:spacing w:line="360" w:lineRule="auto"/>
        <w:jc w:val="both"/>
        <w:rPr>
          <w:rFonts w:ascii="Arial" w:hAnsi="Arial" w:cs="Arial"/>
          <w:b/>
          <w:bCs/>
          <w:sz w:val="24"/>
          <w:szCs w:val="24"/>
        </w:rPr>
      </w:pPr>
      <w:r>
        <w:rPr>
          <w:rFonts w:ascii="Arial" w:hAnsi="Arial" w:cs="Arial"/>
          <w:b/>
          <w:bCs/>
          <w:sz w:val="24"/>
          <w:szCs w:val="24"/>
        </w:rPr>
        <w:t xml:space="preserve">Part 3: </w:t>
      </w:r>
      <w:r w:rsidRPr="00313EA8">
        <w:rPr>
          <w:rFonts w:ascii="Arial" w:hAnsi="Arial" w:cs="Arial"/>
          <w:b/>
          <w:bCs/>
          <w:sz w:val="24"/>
          <w:szCs w:val="24"/>
        </w:rPr>
        <w:t xml:space="preserve"> Sustainable Management </w:t>
      </w:r>
    </w:p>
    <w:p w14:paraId="6D55FBCF"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procedures can be put in place to manage economic, social and environmental sustainability of your business? </w:t>
      </w:r>
    </w:p>
    <w:p w14:paraId="16AA1755"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Will you have a code of ethics for visitors? For employees? </w:t>
      </w:r>
    </w:p>
    <w:p w14:paraId="164DD759"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Would the business require environmental accreditation? What is most appropriate? </w:t>
      </w:r>
    </w:p>
    <w:p w14:paraId="434B1F0A"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environmental standards will the business adhere to? </w:t>
      </w:r>
    </w:p>
    <w:p w14:paraId="33F294D5"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environmental risks do you face and how will you mitigate these? </w:t>
      </w:r>
    </w:p>
    <w:p w14:paraId="7C446CD1"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w:t>
      </w:r>
      <w:r w:rsidRPr="00313EA8">
        <w:rPr>
          <w:rFonts w:ascii="Arial" w:hAnsi="Arial" w:cs="Arial" w:hint="eastAsia"/>
          <w:sz w:val="24"/>
          <w:szCs w:val="24"/>
        </w:rPr>
        <w:t xml:space="preserve"> </w:t>
      </w:r>
      <w:r w:rsidRPr="00313EA8">
        <w:rPr>
          <w:rFonts w:ascii="Arial" w:hAnsi="Arial" w:cs="Arial"/>
          <w:sz w:val="24"/>
          <w:szCs w:val="24"/>
        </w:rPr>
        <w:t xml:space="preserve">What social impacts will you have on the community &amp; other users of the land &amp; how mitigated? </w:t>
      </w:r>
    </w:p>
    <w:p w14:paraId="680F8C07" w14:textId="77777777"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References </w:t>
      </w:r>
    </w:p>
    <w:p w14:paraId="377BDD5B"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References are required and should be presented in the Reference List. This should be presented in APA format &amp; sorted alphabetically by the first author’s surname. Referencing marking criteria relate to both your use of in text citations AND how appropriately you present the Reference List. </w:t>
      </w:r>
    </w:p>
    <w:p w14:paraId="4CE6A32F" w14:textId="77777777" w:rsidR="00D07A64" w:rsidRDefault="00D07A64" w:rsidP="00313EA8">
      <w:pPr>
        <w:spacing w:line="360" w:lineRule="auto"/>
        <w:jc w:val="both"/>
        <w:rPr>
          <w:rFonts w:ascii="Arial" w:hAnsi="Arial" w:cs="Arial"/>
          <w:b/>
          <w:bCs/>
          <w:sz w:val="24"/>
          <w:szCs w:val="24"/>
        </w:rPr>
      </w:pPr>
    </w:p>
    <w:p w14:paraId="2A162D07" w14:textId="2AA83F7C" w:rsidR="00D07A64" w:rsidRDefault="00D07A64" w:rsidP="00313EA8">
      <w:pPr>
        <w:spacing w:line="360" w:lineRule="auto"/>
        <w:jc w:val="both"/>
        <w:rPr>
          <w:rFonts w:ascii="Arial" w:hAnsi="Arial" w:cs="Arial"/>
          <w:b/>
          <w:bCs/>
          <w:sz w:val="24"/>
          <w:szCs w:val="24"/>
        </w:rPr>
      </w:pPr>
    </w:p>
    <w:p w14:paraId="13984B25" w14:textId="54878EC6" w:rsidR="006458C6" w:rsidRDefault="006458C6" w:rsidP="00313EA8">
      <w:pPr>
        <w:spacing w:line="360" w:lineRule="auto"/>
        <w:jc w:val="both"/>
        <w:rPr>
          <w:rFonts w:ascii="Arial" w:hAnsi="Arial" w:cs="Arial"/>
          <w:b/>
          <w:bCs/>
          <w:sz w:val="24"/>
          <w:szCs w:val="24"/>
        </w:rPr>
      </w:pPr>
    </w:p>
    <w:p w14:paraId="6F7D34F1" w14:textId="34DEB252" w:rsidR="006458C6" w:rsidRDefault="006458C6" w:rsidP="00313EA8">
      <w:pPr>
        <w:spacing w:line="360" w:lineRule="auto"/>
        <w:jc w:val="both"/>
        <w:rPr>
          <w:rFonts w:ascii="Arial" w:hAnsi="Arial" w:cs="Arial"/>
          <w:b/>
          <w:bCs/>
          <w:sz w:val="24"/>
          <w:szCs w:val="24"/>
        </w:rPr>
      </w:pPr>
    </w:p>
    <w:p w14:paraId="5E6BBD4B" w14:textId="77777777" w:rsidR="006458C6" w:rsidRDefault="006458C6" w:rsidP="00313EA8">
      <w:pPr>
        <w:spacing w:line="360" w:lineRule="auto"/>
        <w:jc w:val="both"/>
        <w:rPr>
          <w:rFonts w:ascii="Arial" w:hAnsi="Arial" w:cs="Arial"/>
          <w:b/>
          <w:bCs/>
          <w:sz w:val="24"/>
          <w:szCs w:val="24"/>
        </w:rPr>
      </w:pPr>
      <w:bookmarkStart w:id="0" w:name="_GoBack"/>
      <w:bookmarkEnd w:id="0"/>
    </w:p>
    <w:p w14:paraId="77E0DE78" w14:textId="77777777" w:rsidR="00D07A64" w:rsidRDefault="00D07A64" w:rsidP="00313EA8">
      <w:pPr>
        <w:spacing w:line="360" w:lineRule="auto"/>
        <w:jc w:val="both"/>
        <w:rPr>
          <w:rFonts w:ascii="Arial" w:hAnsi="Arial" w:cs="Arial"/>
          <w:b/>
          <w:bCs/>
          <w:sz w:val="24"/>
          <w:szCs w:val="24"/>
        </w:rPr>
      </w:pPr>
    </w:p>
    <w:p w14:paraId="25E7CCB8" w14:textId="2FCA1DAA" w:rsidR="00313EA8" w:rsidRPr="00313EA8" w:rsidRDefault="00313EA8" w:rsidP="00313EA8">
      <w:pPr>
        <w:spacing w:line="360" w:lineRule="auto"/>
        <w:jc w:val="both"/>
        <w:rPr>
          <w:rFonts w:ascii="Arial" w:hAnsi="Arial" w:cs="Arial"/>
          <w:b/>
          <w:bCs/>
          <w:sz w:val="24"/>
          <w:szCs w:val="24"/>
        </w:rPr>
      </w:pPr>
      <w:r w:rsidRPr="00313EA8">
        <w:rPr>
          <w:rFonts w:ascii="Arial" w:hAnsi="Arial" w:cs="Arial"/>
          <w:b/>
          <w:bCs/>
          <w:sz w:val="24"/>
          <w:szCs w:val="24"/>
        </w:rPr>
        <w:t xml:space="preserve">Appendices </w:t>
      </w:r>
    </w:p>
    <w:p w14:paraId="48A56E75"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Label your appendices: Appendix A; Appendix B … This section includes information too bulky for the body of the report, but useful to the reader. Remember to refer the reader to your appendices in the text of the report. </w:t>
      </w:r>
    </w:p>
    <w:p w14:paraId="0D8B6083"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b/>
          <w:bCs/>
          <w:sz w:val="24"/>
          <w:szCs w:val="24"/>
        </w:rPr>
        <w:t xml:space="preserve">How </w:t>
      </w:r>
      <w:proofErr w:type="gramStart"/>
      <w:r w:rsidRPr="00313EA8">
        <w:rPr>
          <w:rFonts w:ascii="Arial" w:hAnsi="Arial" w:cs="Arial"/>
          <w:b/>
          <w:bCs/>
          <w:sz w:val="24"/>
          <w:szCs w:val="24"/>
        </w:rPr>
        <w:t>To</w:t>
      </w:r>
      <w:proofErr w:type="gramEnd"/>
      <w:r w:rsidRPr="00313EA8">
        <w:rPr>
          <w:rFonts w:ascii="Arial" w:hAnsi="Arial" w:cs="Arial"/>
          <w:b/>
          <w:bCs/>
          <w:sz w:val="24"/>
          <w:szCs w:val="24"/>
        </w:rPr>
        <w:t xml:space="preserve"> Present Your Operations Manual </w:t>
      </w:r>
    </w:p>
    <w:p w14:paraId="37024B8C"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The operations manual should follow these guidelines: </w:t>
      </w:r>
    </w:p>
    <w:p w14:paraId="6E18F80C"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 Notations &amp; references must use APA format </w:t>
      </w:r>
    </w:p>
    <w:p w14:paraId="4EF0DB6B" w14:textId="27297E6B"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 Use </w:t>
      </w:r>
      <w:r w:rsidR="00D07A64">
        <w:rPr>
          <w:rFonts w:ascii="Arial" w:hAnsi="Arial" w:cs="Arial"/>
          <w:sz w:val="24"/>
          <w:szCs w:val="24"/>
        </w:rPr>
        <w:t>2.0</w:t>
      </w:r>
      <w:r w:rsidRPr="00313EA8">
        <w:rPr>
          <w:rFonts w:ascii="Arial" w:hAnsi="Arial" w:cs="Arial"/>
          <w:sz w:val="24"/>
          <w:szCs w:val="24"/>
        </w:rPr>
        <w:t xml:space="preserve"> line spacing </w:t>
      </w:r>
    </w:p>
    <w:p w14:paraId="091E89D7"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 Typeface: 12 point Arial, Calibri or Times Roman </w:t>
      </w:r>
    </w:p>
    <w:p w14:paraId="739ABB25"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 Number every page </w:t>
      </w:r>
    </w:p>
    <w:p w14:paraId="120A6392"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 Write your name and business on every page (use the header and footer wisely) </w:t>
      </w:r>
    </w:p>
    <w:p w14:paraId="339A8586" w14:textId="77777777" w:rsidR="00313EA8" w:rsidRPr="00313EA8" w:rsidRDefault="00313EA8" w:rsidP="00313EA8">
      <w:pPr>
        <w:spacing w:line="360" w:lineRule="auto"/>
        <w:jc w:val="both"/>
        <w:rPr>
          <w:rFonts w:ascii="Arial" w:hAnsi="Arial" w:cs="Arial"/>
          <w:sz w:val="24"/>
          <w:szCs w:val="24"/>
        </w:rPr>
      </w:pPr>
      <w:r w:rsidRPr="00313EA8">
        <w:rPr>
          <w:rFonts w:ascii="Arial" w:hAnsi="Arial" w:cs="Arial"/>
          <w:sz w:val="24"/>
          <w:szCs w:val="24"/>
        </w:rPr>
        <w:t xml:space="preserve"> Always keep a paper copy of your work as insurance against loss or misadventure. Back up your files in more than one place. </w:t>
      </w:r>
    </w:p>
    <w:p w14:paraId="4A0122F9" w14:textId="77777777" w:rsidR="00313EA8" w:rsidRPr="00313EA8" w:rsidRDefault="00313EA8" w:rsidP="00313EA8">
      <w:pPr>
        <w:spacing w:line="360" w:lineRule="auto"/>
        <w:jc w:val="both"/>
        <w:rPr>
          <w:rFonts w:ascii="Arial" w:hAnsi="Arial" w:cs="Arial"/>
          <w:sz w:val="24"/>
          <w:szCs w:val="24"/>
        </w:rPr>
      </w:pPr>
    </w:p>
    <w:sectPr w:rsidR="00313EA8" w:rsidRPr="00313EA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493525"/>
    <w:multiLevelType w:val="hybridMultilevel"/>
    <w:tmpl w:val="36248D9A"/>
    <w:lvl w:ilvl="0" w:tplc="DCEAAEAE">
      <w:start w:val="1"/>
      <w:numFmt w:val="bullet"/>
      <w:lvlText w:val=""/>
      <w:lvlJc w:val="left"/>
      <w:pPr>
        <w:tabs>
          <w:tab w:val="num" w:pos="720"/>
        </w:tabs>
        <w:ind w:left="720" w:hanging="360"/>
      </w:pPr>
      <w:rPr>
        <w:rFonts w:ascii="Wingdings 2" w:hAnsi="Wingdings 2" w:hint="default"/>
      </w:rPr>
    </w:lvl>
    <w:lvl w:ilvl="1" w:tplc="C8DEAA2A" w:tentative="1">
      <w:start w:val="1"/>
      <w:numFmt w:val="bullet"/>
      <w:lvlText w:val=""/>
      <w:lvlJc w:val="left"/>
      <w:pPr>
        <w:tabs>
          <w:tab w:val="num" w:pos="1440"/>
        </w:tabs>
        <w:ind w:left="1440" w:hanging="360"/>
      </w:pPr>
      <w:rPr>
        <w:rFonts w:ascii="Wingdings 2" w:hAnsi="Wingdings 2" w:hint="default"/>
      </w:rPr>
    </w:lvl>
    <w:lvl w:ilvl="2" w:tplc="A8AC66EE" w:tentative="1">
      <w:start w:val="1"/>
      <w:numFmt w:val="bullet"/>
      <w:lvlText w:val=""/>
      <w:lvlJc w:val="left"/>
      <w:pPr>
        <w:tabs>
          <w:tab w:val="num" w:pos="2160"/>
        </w:tabs>
        <w:ind w:left="2160" w:hanging="360"/>
      </w:pPr>
      <w:rPr>
        <w:rFonts w:ascii="Wingdings 2" w:hAnsi="Wingdings 2" w:hint="default"/>
      </w:rPr>
    </w:lvl>
    <w:lvl w:ilvl="3" w:tplc="1092055A">
      <w:start w:val="1682"/>
      <w:numFmt w:val="bullet"/>
      <w:lvlText w:val=""/>
      <w:lvlJc w:val="left"/>
      <w:pPr>
        <w:tabs>
          <w:tab w:val="num" w:pos="2880"/>
        </w:tabs>
        <w:ind w:left="2880" w:hanging="360"/>
      </w:pPr>
      <w:rPr>
        <w:rFonts w:ascii="Wingdings 2" w:hAnsi="Wingdings 2" w:hint="default"/>
      </w:rPr>
    </w:lvl>
    <w:lvl w:ilvl="4" w:tplc="9144615C" w:tentative="1">
      <w:start w:val="1"/>
      <w:numFmt w:val="bullet"/>
      <w:lvlText w:val=""/>
      <w:lvlJc w:val="left"/>
      <w:pPr>
        <w:tabs>
          <w:tab w:val="num" w:pos="3600"/>
        </w:tabs>
        <w:ind w:left="3600" w:hanging="360"/>
      </w:pPr>
      <w:rPr>
        <w:rFonts w:ascii="Wingdings 2" w:hAnsi="Wingdings 2" w:hint="default"/>
      </w:rPr>
    </w:lvl>
    <w:lvl w:ilvl="5" w:tplc="630E8022" w:tentative="1">
      <w:start w:val="1"/>
      <w:numFmt w:val="bullet"/>
      <w:lvlText w:val=""/>
      <w:lvlJc w:val="left"/>
      <w:pPr>
        <w:tabs>
          <w:tab w:val="num" w:pos="4320"/>
        </w:tabs>
        <w:ind w:left="4320" w:hanging="360"/>
      </w:pPr>
      <w:rPr>
        <w:rFonts w:ascii="Wingdings 2" w:hAnsi="Wingdings 2" w:hint="default"/>
      </w:rPr>
    </w:lvl>
    <w:lvl w:ilvl="6" w:tplc="34224EB4" w:tentative="1">
      <w:start w:val="1"/>
      <w:numFmt w:val="bullet"/>
      <w:lvlText w:val=""/>
      <w:lvlJc w:val="left"/>
      <w:pPr>
        <w:tabs>
          <w:tab w:val="num" w:pos="5040"/>
        </w:tabs>
        <w:ind w:left="5040" w:hanging="360"/>
      </w:pPr>
      <w:rPr>
        <w:rFonts w:ascii="Wingdings 2" w:hAnsi="Wingdings 2" w:hint="default"/>
      </w:rPr>
    </w:lvl>
    <w:lvl w:ilvl="7" w:tplc="ADA2A37E" w:tentative="1">
      <w:start w:val="1"/>
      <w:numFmt w:val="bullet"/>
      <w:lvlText w:val=""/>
      <w:lvlJc w:val="left"/>
      <w:pPr>
        <w:tabs>
          <w:tab w:val="num" w:pos="5760"/>
        </w:tabs>
        <w:ind w:left="5760" w:hanging="360"/>
      </w:pPr>
      <w:rPr>
        <w:rFonts w:ascii="Wingdings 2" w:hAnsi="Wingdings 2" w:hint="default"/>
      </w:rPr>
    </w:lvl>
    <w:lvl w:ilvl="8" w:tplc="8E84DB38" w:tentative="1">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77B"/>
    <w:rsid w:val="00132461"/>
    <w:rsid w:val="00313EA8"/>
    <w:rsid w:val="006458C6"/>
    <w:rsid w:val="006B2AF2"/>
    <w:rsid w:val="0079577B"/>
    <w:rsid w:val="00A40DBB"/>
    <w:rsid w:val="00BE3F7D"/>
    <w:rsid w:val="00D07A64"/>
    <w:rsid w:val="00EB1B0F"/>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04F5"/>
  <w15:docId w15:val="{A131D76F-64CB-4A29-8F26-01481AFE8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EA8"/>
    <w:pPr>
      <w:spacing w:after="0" w:line="240" w:lineRule="auto"/>
      <w:ind w:left="720"/>
      <w:contextualSpacing/>
    </w:pPr>
    <w:rPr>
      <w:rFonts w:ascii="Times New Roman" w:eastAsia="Times New Roman" w:hAnsi="Times New Roman" w:cs="Angsana New"/>
      <w:sz w:val="24"/>
      <w:szCs w:val="30"/>
      <w:lang w:bidi="th-TH"/>
    </w:rPr>
  </w:style>
  <w:style w:type="paragraph" w:customStyle="1" w:styleId="Default">
    <w:name w:val="Default"/>
    <w:rsid w:val="00313EA8"/>
    <w:pPr>
      <w:autoSpaceDE w:val="0"/>
      <w:autoSpaceDN w:val="0"/>
      <w:adjustRightInd w:val="0"/>
      <w:spacing w:after="0" w:line="240" w:lineRule="auto"/>
    </w:pPr>
    <w:rPr>
      <w:rFonts w:ascii="Calibri" w:hAnsi="Calibri" w:cs="Calibri"/>
      <w:color w:val="000000"/>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892347">
      <w:bodyDiv w:val="1"/>
      <w:marLeft w:val="0"/>
      <w:marRight w:val="0"/>
      <w:marTop w:val="0"/>
      <w:marBottom w:val="0"/>
      <w:divBdr>
        <w:top w:val="none" w:sz="0" w:space="0" w:color="auto"/>
        <w:left w:val="none" w:sz="0" w:space="0" w:color="auto"/>
        <w:bottom w:val="none" w:sz="0" w:space="0" w:color="auto"/>
        <w:right w:val="none" w:sz="0" w:space="0" w:color="auto"/>
      </w:divBdr>
      <w:divsChild>
        <w:div w:id="778374531">
          <w:marLeft w:val="432"/>
          <w:marRight w:val="0"/>
          <w:marTop w:val="125"/>
          <w:marBottom w:val="0"/>
          <w:divBdr>
            <w:top w:val="none" w:sz="0" w:space="0" w:color="auto"/>
            <w:left w:val="none" w:sz="0" w:space="0" w:color="auto"/>
            <w:bottom w:val="none" w:sz="0" w:space="0" w:color="auto"/>
            <w:right w:val="none" w:sz="0" w:space="0" w:color="auto"/>
          </w:divBdr>
        </w:div>
        <w:div w:id="806120124">
          <w:marLeft w:val="432"/>
          <w:marRight w:val="0"/>
          <w:marTop w:val="125"/>
          <w:marBottom w:val="0"/>
          <w:divBdr>
            <w:top w:val="none" w:sz="0" w:space="0" w:color="auto"/>
            <w:left w:val="none" w:sz="0" w:space="0" w:color="auto"/>
            <w:bottom w:val="none" w:sz="0" w:space="0" w:color="auto"/>
            <w:right w:val="none" w:sz="0" w:space="0" w:color="auto"/>
          </w:divBdr>
        </w:div>
        <w:div w:id="1631666432">
          <w:marLeft w:val="432"/>
          <w:marRight w:val="0"/>
          <w:marTop w:val="125"/>
          <w:marBottom w:val="0"/>
          <w:divBdr>
            <w:top w:val="none" w:sz="0" w:space="0" w:color="auto"/>
            <w:left w:val="none" w:sz="0" w:space="0" w:color="auto"/>
            <w:bottom w:val="none" w:sz="0" w:space="0" w:color="auto"/>
            <w:right w:val="none" w:sz="0" w:space="0" w:color="auto"/>
          </w:divBdr>
        </w:div>
        <w:div w:id="1673875465">
          <w:marLeft w:val="432"/>
          <w:marRight w:val="0"/>
          <w:marTop w:val="125"/>
          <w:marBottom w:val="0"/>
          <w:divBdr>
            <w:top w:val="none" w:sz="0" w:space="0" w:color="auto"/>
            <w:left w:val="none" w:sz="0" w:space="0" w:color="auto"/>
            <w:bottom w:val="none" w:sz="0" w:space="0" w:color="auto"/>
            <w:right w:val="none" w:sz="0" w:space="0" w:color="auto"/>
          </w:divBdr>
        </w:div>
        <w:div w:id="502013108">
          <w:marLeft w:val="1872"/>
          <w:marRight w:val="0"/>
          <w:marTop w:val="96"/>
          <w:marBottom w:val="0"/>
          <w:divBdr>
            <w:top w:val="none" w:sz="0" w:space="0" w:color="auto"/>
            <w:left w:val="none" w:sz="0" w:space="0" w:color="auto"/>
            <w:bottom w:val="none" w:sz="0" w:space="0" w:color="auto"/>
            <w:right w:val="none" w:sz="0" w:space="0" w:color="auto"/>
          </w:divBdr>
        </w:div>
        <w:div w:id="482427771">
          <w:marLeft w:val="1872"/>
          <w:marRight w:val="0"/>
          <w:marTop w:val="96"/>
          <w:marBottom w:val="0"/>
          <w:divBdr>
            <w:top w:val="none" w:sz="0" w:space="0" w:color="auto"/>
            <w:left w:val="none" w:sz="0" w:space="0" w:color="auto"/>
            <w:bottom w:val="none" w:sz="0" w:space="0" w:color="auto"/>
            <w:right w:val="none" w:sz="0" w:space="0" w:color="auto"/>
          </w:divBdr>
        </w:div>
        <w:div w:id="121195937">
          <w:marLeft w:val="432"/>
          <w:marRight w:val="0"/>
          <w:marTop w:val="125"/>
          <w:marBottom w:val="0"/>
          <w:divBdr>
            <w:top w:val="none" w:sz="0" w:space="0" w:color="auto"/>
            <w:left w:val="none" w:sz="0" w:space="0" w:color="auto"/>
            <w:bottom w:val="none" w:sz="0" w:space="0" w:color="auto"/>
            <w:right w:val="none" w:sz="0" w:space="0" w:color="auto"/>
          </w:divBdr>
        </w:div>
        <w:div w:id="1787505052">
          <w:marLeft w:val="432"/>
          <w:marRight w:val="0"/>
          <w:marTop w:val="125"/>
          <w:marBottom w:val="0"/>
          <w:divBdr>
            <w:top w:val="none" w:sz="0" w:space="0" w:color="auto"/>
            <w:left w:val="none" w:sz="0" w:space="0" w:color="auto"/>
            <w:bottom w:val="none" w:sz="0" w:space="0" w:color="auto"/>
            <w:right w:val="none" w:sz="0" w:space="0" w:color="auto"/>
          </w:divBdr>
        </w:div>
        <w:div w:id="995914051">
          <w:marLeft w:val="432"/>
          <w:marRight w:val="0"/>
          <w:marTop w:val="125"/>
          <w:marBottom w:val="0"/>
          <w:divBdr>
            <w:top w:val="none" w:sz="0" w:space="0" w:color="auto"/>
            <w:left w:val="none" w:sz="0" w:space="0" w:color="auto"/>
            <w:bottom w:val="none" w:sz="0" w:space="0" w:color="auto"/>
            <w:right w:val="none" w:sz="0" w:space="0" w:color="auto"/>
          </w:divBdr>
        </w:div>
      </w:divsChild>
    </w:div>
    <w:div w:id="1610551207">
      <w:bodyDiv w:val="1"/>
      <w:marLeft w:val="0"/>
      <w:marRight w:val="0"/>
      <w:marTop w:val="0"/>
      <w:marBottom w:val="0"/>
      <w:divBdr>
        <w:top w:val="none" w:sz="0" w:space="0" w:color="auto"/>
        <w:left w:val="none" w:sz="0" w:space="0" w:color="auto"/>
        <w:bottom w:val="none" w:sz="0" w:space="0" w:color="auto"/>
        <w:right w:val="none" w:sz="0" w:space="0" w:color="auto"/>
      </w:divBdr>
      <w:divsChild>
        <w:div w:id="1447499927">
          <w:marLeft w:val="432"/>
          <w:marRight w:val="0"/>
          <w:marTop w:val="125"/>
          <w:marBottom w:val="0"/>
          <w:divBdr>
            <w:top w:val="none" w:sz="0" w:space="0" w:color="auto"/>
            <w:left w:val="none" w:sz="0" w:space="0" w:color="auto"/>
            <w:bottom w:val="none" w:sz="0" w:space="0" w:color="auto"/>
            <w:right w:val="none" w:sz="0" w:space="0" w:color="auto"/>
          </w:divBdr>
        </w:div>
        <w:div w:id="563489375">
          <w:marLeft w:val="432"/>
          <w:marRight w:val="0"/>
          <w:marTop w:val="125"/>
          <w:marBottom w:val="0"/>
          <w:divBdr>
            <w:top w:val="none" w:sz="0" w:space="0" w:color="auto"/>
            <w:left w:val="none" w:sz="0" w:space="0" w:color="auto"/>
            <w:bottom w:val="none" w:sz="0" w:space="0" w:color="auto"/>
            <w:right w:val="none" w:sz="0" w:space="0" w:color="auto"/>
          </w:divBdr>
        </w:div>
        <w:div w:id="1100568556">
          <w:marLeft w:val="432"/>
          <w:marRight w:val="0"/>
          <w:marTop w:val="125"/>
          <w:marBottom w:val="0"/>
          <w:divBdr>
            <w:top w:val="none" w:sz="0" w:space="0" w:color="auto"/>
            <w:left w:val="none" w:sz="0" w:space="0" w:color="auto"/>
            <w:bottom w:val="none" w:sz="0" w:space="0" w:color="auto"/>
            <w:right w:val="none" w:sz="0" w:space="0" w:color="auto"/>
          </w:divBdr>
        </w:div>
        <w:div w:id="500662271">
          <w:marLeft w:val="432"/>
          <w:marRight w:val="0"/>
          <w:marTop w:val="125"/>
          <w:marBottom w:val="0"/>
          <w:divBdr>
            <w:top w:val="none" w:sz="0" w:space="0" w:color="auto"/>
            <w:left w:val="none" w:sz="0" w:space="0" w:color="auto"/>
            <w:bottom w:val="none" w:sz="0" w:space="0" w:color="auto"/>
            <w:right w:val="none" w:sz="0" w:space="0" w:color="auto"/>
          </w:divBdr>
        </w:div>
        <w:div w:id="77485303">
          <w:marLeft w:val="1872"/>
          <w:marRight w:val="0"/>
          <w:marTop w:val="96"/>
          <w:marBottom w:val="0"/>
          <w:divBdr>
            <w:top w:val="none" w:sz="0" w:space="0" w:color="auto"/>
            <w:left w:val="none" w:sz="0" w:space="0" w:color="auto"/>
            <w:bottom w:val="none" w:sz="0" w:space="0" w:color="auto"/>
            <w:right w:val="none" w:sz="0" w:space="0" w:color="auto"/>
          </w:divBdr>
        </w:div>
        <w:div w:id="272444262">
          <w:marLeft w:val="1872"/>
          <w:marRight w:val="0"/>
          <w:marTop w:val="96"/>
          <w:marBottom w:val="0"/>
          <w:divBdr>
            <w:top w:val="none" w:sz="0" w:space="0" w:color="auto"/>
            <w:left w:val="none" w:sz="0" w:space="0" w:color="auto"/>
            <w:bottom w:val="none" w:sz="0" w:space="0" w:color="auto"/>
            <w:right w:val="none" w:sz="0" w:space="0" w:color="auto"/>
          </w:divBdr>
        </w:div>
        <w:div w:id="1853108863">
          <w:marLeft w:val="432"/>
          <w:marRight w:val="0"/>
          <w:marTop w:val="125"/>
          <w:marBottom w:val="0"/>
          <w:divBdr>
            <w:top w:val="none" w:sz="0" w:space="0" w:color="auto"/>
            <w:left w:val="none" w:sz="0" w:space="0" w:color="auto"/>
            <w:bottom w:val="none" w:sz="0" w:space="0" w:color="auto"/>
            <w:right w:val="none" w:sz="0" w:space="0" w:color="auto"/>
          </w:divBdr>
        </w:div>
        <w:div w:id="1574776799">
          <w:marLeft w:val="432"/>
          <w:marRight w:val="0"/>
          <w:marTop w:val="125"/>
          <w:marBottom w:val="0"/>
          <w:divBdr>
            <w:top w:val="none" w:sz="0" w:space="0" w:color="auto"/>
            <w:left w:val="none" w:sz="0" w:space="0" w:color="auto"/>
            <w:bottom w:val="none" w:sz="0" w:space="0" w:color="auto"/>
            <w:right w:val="none" w:sz="0" w:space="0" w:color="auto"/>
          </w:divBdr>
        </w:div>
        <w:div w:id="1407802567">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888EDA53</Template>
  <TotalTime>17</TotalTime>
  <Pages>5</Pages>
  <Words>892</Words>
  <Characters>5087</Characters>
  <Application>Microsoft Office Word</Application>
  <DocSecurity>0</DocSecurity>
  <Lines>42</Lines>
  <Paragraphs>11</Paragraphs>
  <ScaleCrop>false</ScaleCrop>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Vizak Gagrat</dc:creator>
  <cp:keywords/>
  <dc:description/>
  <cp:lastModifiedBy>Vizak Gagrat</cp:lastModifiedBy>
  <cp:revision>11</cp:revision>
  <dcterms:created xsi:type="dcterms:W3CDTF">2018-01-01T22:07:00Z</dcterms:created>
  <dcterms:modified xsi:type="dcterms:W3CDTF">2019-04-02T05:01:00Z</dcterms:modified>
</cp:coreProperties>
</file>